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14B" w:rsidRDefault="001818C2">
      <w:pPr>
        <w:rPr>
          <w:rFonts w:ascii="Arial-BoldMT" w:hAnsi="Arial-BoldMT" w:cs="Arial-BoldMT"/>
          <w:b/>
          <w:bCs/>
          <w:color w:val="FF0000"/>
          <w:sz w:val="20"/>
          <w:szCs w:val="20"/>
        </w:rPr>
      </w:pPr>
      <w:bookmarkStart w:id="0" w:name="_GoBack"/>
      <w:bookmarkEnd w:id="0"/>
      <w:r w:rsidRPr="001818C2">
        <w:rPr>
          <w:rFonts w:ascii="Arial-BoldMT" w:hAnsi="Arial-BoldMT" w:cs="Arial-BoldMT"/>
          <w:b/>
          <w:bCs/>
          <w:caps/>
          <w:color w:val="FF0000"/>
          <w:sz w:val="20"/>
          <w:szCs w:val="20"/>
        </w:rPr>
        <w:t xml:space="preserve">Pořízení </w:t>
      </w:r>
      <w:r w:rsidR="00433F59">
        <w:rPr>
          <w:rFonts w:ascii="Arial-BoldMT" w:hAnsi="Arial-BoldMT" w:cs="Arial-BoldMT"/>
          <w:b/>
          <w:bCs/>
          <w:caps/>
          <w:color w:val="FF0000"/>
          <w:sz w:val="20"/>
          <w:szCs w:val="20"/>
        </w:rPr>
        <w:t>elektromobil</w:t>
      </w:r>
      <w:r w:rsidR="00FF5A6E">
        <w:rPr>
          <w:rFonts w:ascii="Arial-BoldMT" w:hAnsi="Arial-BoldMT" w:cs="Arial-BoldMT"/>
          <w:b/>
          <w:bCs/>
          <w:caps/>
          <w:color w:val="FF0000"/>
          <w:sz w:val="20"/>
          <w:szCs w:val="20"/>
        </w:rPr>
        <w:t>u vč.</w:t>
      </w:r>
      <w:r w:rsidRPr="001818C2">
        <w:rPr>
          <w:rFonts w:ascii="Arial-BoldMT" w:hAnsi="Arial-BoldMT" w:cs="Arial-BoldMT"/>
          <w:b/>
          <w:bCs/>
          <w:caps/>
          <w:color w:val="FF0000"/>
          <w:sz w:val="20"/>
          <w:szCs w:val="20"/>
        </w:rPr>
        <w:t xml:space="preserve"> vybavení</w:t>
      </w:r>
      <w:r w:rsidRPr="001818C2">
        <w:rPr>
          <w:rFonts w:ascii="Arial-BoldMT" w:hAnsi="Arial-BoldMT" w:cs="Arial-BoldMT"/>
          <w:b/>
          <w:bCs/>
          <w:color w:val="FF0000"/>
          <w:sz w:val="20"/>
          <w:szCs w:val="20"/>
        </w:rPr>
        <w:t xml:space="preserve"> </w:t>
      </w:r>
    </w:p>
    <w:p w:rsidR="00980308" w:rsidRDefault="007F283A">
      <w:r>
        <w:rPr>
          <w:rFonts w:ascii="Arial-BoldMT" w:hAnsi="Arial-BoldMT" w:cs="Arial-BoldMT"/>
          <w:b/>
          <w:bCs/>
          <w:sz w:val="20"/>
          <w:szCs w:val="20"/>
        </w:rPr>
        <w:t>Specifikace a požadavky</w:t>
      </w:r>
      <w:r w:rsidR="0036314B">
        <w:rPr>
          <w:rFonts w:ascii="Arial-BoldMT" w:hAnsi="Arial-BoldMT" w:cs="Arial-BoldMT"/>
          <w:b/>
          <w:bCs/>
          <w:sz w:val="20"/>
          <w:szCs w:val="20"/>
        </w:rPr>
        <w:t xml:space="preserve"> na minimální konfiguraci vozidl</w:t>
      </w:r>
      <w:r w:rsidR="00FF5A6E">
        <w:rPr>
          <w:rFonts w:ascii="Arial-BoldMT" w:hAnsi="Arial-BoldMT" w:cs="Arial-BoldMT"/>
          <w:b/>
          <w:bCs/>
          <w:sz w:val="20"/>
          <w:szCs w:val="20"/>
        </w:rPr>
        <w:t>a</w:t>
      </w:r>
      <w:r>
        <w:rPr>
          <w:rFonts w:ascii="Arial-BoldMT" w:hAnsi="Arial-BoldMT" w:cs="Arial-BoldMT"/>
          <w:b/>
          <w:bCs/>
          <w:sz w:val="20"/>
          <w:szCs w:val="20"/>
        </w:rPr>
        <w:t>:</w:t>
      </w:r>
    </w:p>
    <w:p w:rsidR="007F283A" w:rsidRDefault="007F283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73"/>
        <w:gridCol w:w="1843"/>
        <w:gridCol w:w="2546"/>
      </w:tblGrid>
      <w:tr w:rsidR="007F283A" w:rsidTr="00FF5A6E">
        <w:tc>
          <w:tcPr>
            <w:tcW w:w="4673" w:type="dxa"/>
          </w:tcPr>
          <w:p w:rsidR="007F283A" w:rsidRDefault="007F283A"/>
        </w:tc>
        <w:tc>
          <w:tcPr>
            <w:tcW w:w="1843" w:type="dxa"/>
          </w:tcPr>
          <w:p w:rsidR="007F283A" w:rsidRDefault="007F283A" w:rsidP="007258C4">
            <w:r>
              <w:t>Splňuje (A</w:t>
            </w:r>
            <w:r w:rsidR="007258C4">
              <w:t>N</w:t>
            </w:r>
            <w:r>
              <w:t>O/NE)</w:t>
            </w:r>
          </w:p>
        </w:tc>
        <w:tc>
          <w:tcPr>
            <w:tcW w:w="2546" w:type="dxa"/>
          </w:tcPr>
          <w:p w:rsidR="007F283A" w:rsidRDefault="007F283A" w:rsidP="008F43F5">
            <w:r>
              <w:t xml:space="preserve">Nesplňuje </w:t>
            </w:r>
            <w:r w:rsidR="008F43F5">
              <w:t xml:space="preserve">- </w:t>
            </w:r>
            <w:r>
              <w:t>důvod</w:t>
            </w:r>
          </w:p>
        </w:tc>
      </w:tr>
      <w:tr w:rsidR="003D71A9" w:rsidTr="00FF5A6E">
        <w:tc>
          <w:tcPr>
            <w:tcW w:w="4673" w:type="dxa"/>
          </w:tcPr>
          <w:p w:rsidR="003D71A9" w:rsidRPr="00362364" w:rsidRDefault="003D71A9" w:rsidP="00362364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</w:rPr>
            </w:pPr>
            <w:r w:rsidRPr="00362364">
              <w:rPr>
                <w:rFonts w:cstheme="minorHAnsi"/>
                <w:b/>
              </w:rPr>
              <w:t>Nové vozidlo typu N1</w:t>
            </w:r>
            <w:r w:rsidR="00362364" w:rsidRPr="00362364">
              <w:rPr>
                <w:rFonts w:cstheme="minorHAnsi"/>
                <w:b/>
              </w:rPr>
              <w:t xml:space="preserve"> </w:t>
            </w:r>
            <w:r w:rsidR="00260ADA" w:rsidRPr="00362364">
              <w:rPr>
                <w:rFonts w:cstheme="minorHAnsi"/>
                <w:b/>
              </w:rPr>
              <w:t>(do 3500</w:t>
            </w:r>
            <w:r w:rsidR="00EC497E" w:rsidRPr="00362364">
              <w:rPr>
                <w:rFonts w:cstheme="minorHAnsi"/>
                <w:b/>
              </w:rPr>
              <w:t xml:space="preserve"> </w:t>
            </w:r>
            <w:r w:rsidR="00260ADA" w:rsidRPr="00362364">
              <w:rPr>
                <w:rFonts w:cstheme="minorHAnsi"/>
                <w:b/>
              </w:rPr>
              <w:t>kg)</w:t>
            </w:r>
            <w:r w:rsidRPr="00362364">
              <w:rPr>
                <w:rFonts w:cstheme="minorHAnsi"/>
                <w:b/>
              </w:rPr>
              <w:t xml:space="preserve">, tovární značky </w:t>
            </w:r>
          </w:p>
        </w:tc>
        <w:tc>
          <w:tcPr>
            <w:tcW w:w="1843" w:type="dxa"/>
          </w:tcPr>
          <w:p w:rsidR="003D71A9" w:rsidRDefault="003D71A9" w:rsidP="007F283A"/>
        </w:tc>
        <w:tc>
          <w:tcPr>
            <w:tcW w:w="2546" w:type="dxa"/>
          </w:tcPr>
          <w:p w:rsidR="003D71A9" w:rsidRDefault="003D71A9" w:rsidP="007F283A"/>
        </w:tc>
      </w:tr>
      <w:tr w:rsidR="009070F2" w:rsidTr="00FF5A6E">
        <w:tc>
          <w:tcPr>
            <w:tcW w:w="4673" w:type="dxa"/>
          </w:tcPr>
          <w:p w:rsidR="009070F2" w:rsidRPr="00362364" w:rsidRDefault="003D71A9" w:rsidP="00362364">
            <w:pPr>
              <w:jc w:val="both"/>
              <w:rPr>
                <w:rFonts w:cstheme="minorHAnsi"/>
                <w:b/>
              </w:rPr>
            </w:pPr>
            <w:r w:rsidRPr="00362364">
              <w:rPr>
                <w:rFonts w:cstheme="minorHAnsi"/>
                <w:b/>
              </w:rPr>
              <w:t>Nové vozidlo je nově vyrobené vozidlo, které dosud nebylo registrováno v České republice ani v jiném státě s výjimkou zkušebních či předváděcích účelů, v těchto případech nesmí doba registrace překročit 6 měsíců a zároveň nesmí mít najeto více, než 6 000 km.</w:t>
            </w:r>
          </w:p>
        </w:tc>
        <w:tc>
          <w:tcPr>
            <w:tcW w:w="1843" w:type="dxa"/>
          </w:tcPr>
          <w:p w:rsidR="009070F2" w:rsidRDefault="009070F2" w:rsidP="007F283A"/>
        </w:tc>
        <w:tc>
          <w:tcPr>
            <w:tcW w:w="2546" w:type="dxa"/>
          </w:tcPr>
          <w:p w:rsidR="009070F2" w:rsidRDefault="009070F2" w:rsidP="007F283A"/>
        </w:tc>
      </w:tr>
      <w:tr w:rsidR="003D71A9" w:rsidTr="00FF5A6E">
        <w:tc>
          <w:tcPr>
            <w:tcW w:w="4673" w:type="dxa"/>
          </w:tcPr>
          <w:p w:rsidR="003D71A9" w:rsidRPr="003D71A9" w:rsidRDefault="003D71A9" w:rsidP="003D71A9">
            <w:pPr>
              <w:rPr>
                <w:rFonts w:ascii="ArialMT" w:hAnsi="ArialMT" w:cs="ArialMT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3D71A9" w:rsidRDefault="003D71A9" w:rsidP="007F283A"/>
        </w:tc>
        <w:tc>
          <w:tcPr>
            <w:tcW w:w="2546" w:type="dxa"/>
          </w:tcPr>
          <w:p w:rsidR="003D71A9" w:rsidRDefault="003D71A9" w:rsidP="007F283A"/>
        </w:tc>
      </w:tr>
      <w:tr w:rsidR="007F283A" w:rsidTr="00FF5A6E">
        <w:tc>
          <w:tcPr>
            <w:tcW w:w="4673" w:type="dxa"/>
          </w:tcPr>
          <w:p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1. motorizace: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F0124C" w:rsidRPr="00362364" w:rsidRDefault="00467A78" w:rsidP="00467A78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Elektromotor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467A78" w:rsidP="00F0124C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Výkon motoru v kW min. 100</w:t>
            </w:r>
            <w:r w:rsidR="00362364">
              <w:rPr>
                <w:rFonts w:cstheme="minorHAnsi"/>
              </w:rPr>
              <w:t xml:space="preserve"> </w:t>
            </w:r>
            <w:r w:rsidRPr="00362364">
              <w:rPr>
                <w:rFonts w:cstheme="minorHAnsi"/>
              </w:rPr>
              <w:t>kW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467A78" w:rsidP="009E0B8A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Vy</w:t>
            </w:r>
            <w:r w:rsidR="00260ADA" w:rsidRPr="00362364">
              <w:rPr>
                <w:rFonts w:cstheme="minorHAnsi"/>
              </w:rPr>
              <w:t xml:space="preserve">užitelná kapacita baterie 48 kWh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467A78" w:rsidP="00F0124C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Typ</w:t>
            </w:r>
            <w:r w:rsidR="00260ADA" w:rsidRPr="00362364">
              <w:rPr>
                <w:rFonts w:cstheme="minorHAnsi"/>
              </w:rPr>
              <w:t xml:space="preserve"> palubní nabíječky min. AC 11 kW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467A78" w:rsidP="00F0124C">
            <w:pPr>
              <w:pStyle w:val="Odstavecseseznamem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Typ</w:t>
            </w:r>
            <w:r w:rsidR="00260ADA" w:rsidRPr="00362364">
              <w:rPr>
                <w:rFonts w:cstheme="minorHAnsi"/>
              </w:rPr>
              <w:t xml:space="preserve"> palubní nabíječky min. DC 50 kW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467A78" w:rsidRPr="00362364" w:rsidRDefault="00260ADA" w:rsidP="00467A78">
            <w:pPr>
              <w:pStyle w:val="Odstavecseseznamem"/>
              <w:numPr>
                <w:ilvl w:val="0"/>
                <w:numId w:val="2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>Celkové napětí baterie 400 V </w:t>
            </w:r>
            <w:r w:rsidR="00467A78" w:rsidRPr="00362364">
              <w:rPr>
                <w:rFonts w:cstheme="minorHAnsi"/>
              </w:rPr>
              <w:t xml:space="preserve">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467A78" w:rsidRDefault="00467A78" w:rsidP="007F283A"/>
        </w:tc>
      </w:tr>
      <w:tr w:rsidR="00467A78" w:rsidTr="00FF5A6E">
        <w:tc>
          <w:tcPr>
            <w:tcW w:w="4673" w:type="dxa"/>
          </w:tcPr>
          <w:p w:rsidR="00467A78" w:rsidRPr="00362364" w:rsidRDefault="00433F59" w:rsidP="00467A78">
            <w:pPr>
              <w:pStyle w:val="Odstavecseseznamem"/>
              <w:numPr>
                <w:ilvl w:val="0"/>
                <w:numId w:val="2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>Emise CO2 dle WLTP g/km  0</w:t>
            </w:r>
          </w:p>
        </w:tc>
        <w:tc>
          <w:tcPr>
            <w:tcW w:w="1843" w:type="dxa"/>
          </w:tcPr>
          <w:p w:rsidR="00467A78" w:rsidRDefault="00467A78" w:rsidP="007F283A"/>
        </w:tc>
        <w:tc>
          <w:tcPr>
            <w:tcW w:w="2546" w:type="dxa"/>
          </w:tcPr>
          <w:p w:rsidR="00467A78" w:rsidRDefault="00467A78" w:rsidP="007F283A"/>
        </w:tc>
      </w:tr>
      <w:tr w:rsidR="00433F59" w:rsidTr="00FF5A6E">
        <w:tc>
          <w:tcPr>
            <w:tcW w:w="4673" w:type="dxa"/>
          </w:tcPr>
          <w:p w:rsidR="00433F59" w:rsidRPr="00362364" w:rsidRDefault="00433F59" w:rsidP="00467A78">
            <w:pPr>
              <w:pStyle w:val="Odstavecseseznamem"/>
              <w:numPr>
                <w:ilvl w:val="0"/>
                <w:numId w:val="2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Pohon předních kol </w:t>
            </w:r>
          </w:p>
        </w:tc>
        <w:tc>
          <w:tcPr>
            <w:tcW w:w="1843" w:type="dxa"/>
          </w:tcPr>
          <w:p w:rsidR="00433F59" w:rsidRDefault="00433F59" w:rsidP="007F283A"/>
        </w:tc>
        <w:tc>
          <w:tcPr>
            <w:tcW w:w="2546" w:type="dxa"/>
          </w:tcPr>
          <w:p w:rsidR="00433F59" w:rsidRDefault="00433F59" w:rsidP="007F283A"/>
        </w:tc>
      </w:tr>
      <w:tr w:rsidR="00433F59" w:rsidTr="00FF5A6E">
        <w:tc>
          <w:tcPr>
            <w:tcW w:w="4673" w:type="dxa"/>
          </w:tcPr>
          <w:p w:rsidR="00433F59" w:rsidRPr="00362364" w:rsidRDefault="00433F59" w:rsidP="00362364">
            <w:pPr>
              <w:pStyle w:val="Odstavecseseznamem"/>
              <w:numPr>
                <w:ilvl w:val="0"/>
                <w:numId w:val="2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>Dojezd vozidla na ele</w:t>
            </w:r>
            <w:r w:rsidR="00260ADA" w:rsidRPr="00362364">
              <w:rPr>
                <w:rFonts w:cstheme="minorHAnsi"/>
              </w:rPr>
              <w:t xml:space="preserve">ktrický </w:t>
            </w:r>
            <w:r w:rsidRPr="00362364">
              <w:rPr>
                <w:rFonts w:cstheme="minorHAnsi"/>
              </w:rPr>
              <w:t>pohon dle WLTP min. 330</w:t>
            </w:r>
            <w:r w:rsidR="00362364">
              <w:rPr>
                <w:rFonts w:cstheme="minorHAnsi"/>
              </w:rPr>
              <w:t xml:space="preserve"> k</w:t>
            </w:r>
            <w:r w:rsidRPr="00362364">
              <w:rPr>
                <w:rFonts w:cstheme="minorHAnsi"/>
              </w:rPr>
              <w:t xml:space="preserve">m </w:t>
            </w:r>
          </w:p>
        </w:tc>
        <w:tc>
          <w:tcPr>
            <w:tcW w:w="1843" w:type="dxa"/>
          </w:tcPr>
          <w:p w:rsidR="00433F59" w:rsidRDefault="00433F59" w:rsidP="007F283A"/>
        </w:tc>
        <w:tc>
          <w:tcPr>
            <w:tcW w:w="2546" w:type="dxa"/>
          </w:tcPr>
          <w:p w:rsidR="00433F59" w:rsidRDefault="00433F59" w:rsidP="007F283A"/>
        </w:tc>
      </w:tr>
      <w:tr w:rsidR="007F283A" w:rsidTr="00FF5A6E">
        <w:tc>
          <w:tcPr>
            <w:tcW w:w="4673" w:type="dxa"/>
          </w:tcPr>
          <w:p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2. rozměry: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Default="00433F59" w:rsidP="00F0124C">
            <w:pPr>
              <w:pStyle w:val="Odstavecseseznamem"/>
              <w:numPr>
                <w:ilvl w:val="0"/>
                <w:numId w:val="3"/>
              </w:numPr>
            </w:pPr>
            <w:r>
              <w:t>Vnější délka max. 4760</w:t>
            </w:r>
            <w:r w:rsidR="00362364">
              <w:t xml:space="preserve"> </w:t>
            </w:r>
            <w:r>
              <w:t>mm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433F59" w:rsidTr="00FF5A6E">
        <w:tc>
          <w:tcPr>
            <w:tcW w:w="4673" w:type="dxa"/>
          </w:tcPr>
          <w:p w:rsidR="00433F59" w:rsidRDefault="00433F59" w:rsidP="00433F59">
            <w:pPr>
              <w:pStyle w:val="Odstavecseseznamem"/>
              <w:numPr>
                <w:ilvl w:val="0"/>
                <w:numId w:val="3"/>
              </w:numPr>
            </w:pPr>
            <w:r>
              <w:t>Vnější šířka (bez zrcátek) max. 1860</w:t>
            </w:r>
            <w:r w:rsidR="00362364">
              <w:t xml:space="preserve"> </w:t>
            </w:r>
            <w:r>
              <w:t>mm</w:t>
            </w:r>
          </w:p>
        </w:tc>
        <w:tc>
          <w:tcPr>
            <w:tcW w:w="1843" w:type="dxa"/>
          </w:tcPr>
          <w:p w:rsidR="00433F59" w:rsidRDefault="00433F59" w:rsidP="007F283A"/>
        </w:tc>
        <w:tc>
          <w:tcPr>
            <w:tcW w:w="2546" w:type="dxa"/>
          </w:tcPr>
          <w:p w:rsidR="00433F59" w:rsidRDefault="00433F59" w:rsidP="007F283A"/>
        </w:tc>
      </w:tr>
      <w:tr w:rsidR="00433F59" w:rsidTr="00FF5A6E">
        <w:tc>
          <w:tcPr>
            <w:tcW w:w="4673" w:type="dxa"/>
          </w:tcPr>
          <w:p w:rsidR="00433F59" w:rsidRDefault="00433F59" w:rsidP="00362364">
            <w:pPr>
              <w:pStyle w:val="Odstavecseseznamem"/>
              <w:numPr>
                <w:ilvl w:val="0"/>
                <w:numId w:val="3"/>
              </w:numPr>
            </w:pPr>
            <w:r>
              <w:t>Výška nezatíženého vozu včetně nástavby max. 1860</w:t>
            </w:r>
            <w:r w:rsidR="00362364">
              <w:t xml:space="preserve"> </w:t>
            </w:r>
            <w:r>
              <w:t>mm</w:t>
            </w:r>
            <w:r w:rsidR="00362364">
              <w:t xml:space="preserve"> </w:t>
            </w:r>
            <w:r w:rsidR="00FE15D1">
              <w:t>(bez střešního nosiče</w:t>
            </w:r>
          </w:p>
        </w:tc>
        <w:tc>
          <w:tcPr>
            <w:tcW w:w="1843" w:type="dxa"/>
          </w:tcPr>
          <w:p w:rsidR="00433F59" w:rsidRDefault="00433F59" w:rsidP="007F283A"/>
        </w:tc>
        <w:tc>
          <w:tcPr>
            <w:tcW w:w="2546" w:type="dxa"/>
          </w:tcPr>
          <w:p w:rsidR="00433F59" w:rsidRDefault="00433F59" w:rsidP="007F283A"/>
        </w:tc>
      </w:tr>
      <w:tr w:rsidR="00433F59" w:rsidTr="00FF5A6E">
        <w:tc>
          <w:tcPr>
            <w:tcW w:w="4673" w:type="dxa"/>
          </w:tcPr>
          <w:p w:rsidR="00433F59" w:rsidRDefault="00433F59" w:rsidP="007C3DDE">
            <w:pPr>
              <w:pStyle w:val="Odstavecseseznamem"/>
              <w:numPr>
                <w:ilvl w:val="0"/>
                <w:numId w:val="3"/>
              </w:numPr>
            </w:pPr>
            <w:r>
              <w:t>Ložná plocha min. 3</w:t>
            </w:r>
            <w:r w:rsidR="00362364">
              <w:t xml:space="preserve"> </w:t>
            </w:r>
            <w:r>
              <w:t>m</w:t>
            </w:r>
            <w:r w:rsidRPr="0044249C">
              <w:rPr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433F59" w:rsidRDefault="00433F59" w:rsidP="007F283A"/>
        </w:tc>
        <w:tc>
          <w:tcPr>
            <w:tcW w:w="2546" w:type="dxa"/>
          </w:tcPr>
          <w:p w:rsidR="00433F59" w:rsidRDefault="00433F59" w:rsidP="007F283A"/>
        </w:tc>
      </w:tr>
      <w:tr w:rsidR="00433F59" w:rsidTr="00FF5A6E">
        <w:tc>
          <w:tcPr>
            <w:tcW w:w="4673" w:type="dxa"/>
          </w:tcPr>
          <w:p w:rsidR="00433F59" w:rsidRDefault="00433F59" w:rsidP="00433F59">
            <w:pPr>
              <w:pStyle w:val="Odstavecseseznamem"/>
              <w:numPr>
                <w:ilvl w:val="0"/>
                <w:numId w:val="3"/>
              </w:numPr>
            </w:pPr>
            <w:r>
              <w:t>Užitečná hmotnost 610</w:t>
            </w:r>
            <w:r w:rsidR="00362364">
              <w:t xml:space="preserve"> </w:t>
            </w:r>
            <w:r>
              <w:t>kg</w:t>
            </w:r>
          </w:p>
        </w:tc>
        <w:tc>
          <w:tcPr>
            <w:tcW w:w="1843" w:type="dxa"/>
          </w:tcPr>
          <w:p w:rsidR="00433F59" w:rsidRDefault="00433F59" w:rsidP="007F283A"/>
        </w:tc>
        <w:tc>
          <w:tcPr>
            <w:tcW w:w="2546" w:type="dxa"/>
          </w:tcPr>
          <w:p w:rsidR="00433F59" w:rsidRDefault="00433F59" w:rsidP="007F283A"/>
        </w:tc>
      </w:tr>
      <w:tr w:rsidR="00433F59" w:rsidTr="00FF5A6E">
        <w:tc>
          <w:tcPr>
            <w:tcW w:w="4673" w:type="dxa"/>
          </w:tcPr>
          <w:p w:rsidR="00433F59" w:rsidRDefault="00433F59" w:rsidP="0044249C">
            <w:pPr>
              <w:pStyle w:val="Odstavecseseznamem"/>
              <w:numPr>
                <w:ilvl w:val="0"/>
                <w:numId w:val="3"/>
              </w:numPr>
            </w:pPr>
            <w:r>
              <w:t>Délka nákladového prostoru s možností min. 3</w:t>
            </w:r>
            <w:r w:rsidR="0044249C">
              <w:t>0</w:t>
            </w:r>
            <w:r>
              <w:t>00</w:t>
            </w:r>
            <w:r w:rsidR="00362364">
              <w:t xml:space="preserve"> </w:t>
            </w:r>
            <w:r>
              <w:t>mm</w:t>
            </w:r>
          </w:p>
        </w:tc>
        <w:tc>
          <w:tcPr>
            <w:tcW w:w="1843" w:type="dxa"/>
          </w:tcPr>
          <w:p w:rsidR="00433F59" w:rsidRDefault="00433F59" w:rsidP="007F283A"/>
        </w:tc>
        <w:tc>
          <w:tcPr>
            <w:tcW w:w="2546" w:type="dxa"/>
          </w:tcPr>
          <w:p w:rsidR="00433F59" w:rsidRDefault="00433F59" w:rsidP="007F283A"/>
        </w:tc>
      </w:tr>
      <w:tr w:rsidR="00433F59" w:rsidTr="00FF5A6E">
        <w:tc>
          <w:tcPr>
            <w:tcW w:w="4673" w:type="dxa"/>
          </w:tcPr>
          <w:p w:rsidR="00433F59" w:rsidRDefault="00433F59" w:rsidP="00433F59">
            <w:pPr>
              <w:pStyle w:val="Odstavecseseznamem"/>
              <w:numPr>
                <w:ilvl w:val="0"/>
                <w:numId w:val="3"/>
              </w:numPr>
            </w:pPr>
            <w:r>
              <w:t>Šířka mezi podběhy min. 1220</w:t>
            </w:r>
            <w:r w:rsidR="00362364">
              <w:t xml:space="preserve"> </w:t>
            </w:r>
            <w:r>
              <w:t>mm</w:t>
            </w:r>
          </w:p>
        </w:tc>
        <w:tc>
          <w:tcPr>
            <w:tcW w:w="1843" w:type="dxa"/>
          </w:tcPr>
          <w:p w:rsidR="00433F59" w:rsidRDefault="00433F59" w:rsidP="007F283A"/>
        </w:tc>
        <w:tc>
          <w:tcPr>
            <w:tcW w:w="2546" w:type="dxa"/>
          </w:tcPr>
          <w:p w:rsidR="00433F59" w:rsidRDefault="00433F59" w:rsidP="007F283A"/>
        </w:tc>
      </w:tr>
      <w:tr w:rsidR="007F283A" w:rsidTr="00FF5A6E">
        <w:tc>
          <w:tcPr>
            <w:tcW w:w="4673" w:type="dxa"/>
          </w:tcPr>
          <w:p w:rsidR="007F283A" w:rsidRPr="0093402F" w:rsidRDefault="007F283A" w:rsidP="007F283A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3. výbava: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3B0370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Elektronický stabilizační systém (ESP či ESC), ABS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3B0370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Systém nouzového brždění E-call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3B0370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lastRenderedPageBreak/>
              <w:t xml:space="preserve">Čelní airbag řidiče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3B0370" w:rsidP="00F0124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Čelní airbag spolujezdce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Zadní parkovací kamera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Deaktivace airbagu spolujezdce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Centrální zamykání s dálkovým s min. 2</w:t>
            </w:r>
            <w:r w:rsidR="00362364">
              <w:rPr>
                <w:rFonts w:cstheme="minorHAnsi"/>
              </w:rPr>
              <w:t xml:space="preserve"> </w:t>
            </w:r>
            <w:r w:rsidRPr="00362364">
              <w:rPr>
                <w:rFonts w:cstheme="minorHAnsi"/>
              </w:rPr>
              <w:t xml:space="preserve">ks plnohodnotného klíče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3B0370" w:rsidP="003B0370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Přední mlhové světlomety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C40907" w:rsidTr="00FF5A6E">
        <w:tc>
          <w:tcPr>
            <w:tcW w:w="4673" w:type="dxa"/>
          </w:tcPr>
          <w:p w:rsidR="00C40907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Sedadlo řidiče nastavitelné ve dvou směrech </w:t>
            </w:r>
          </w:p>
        </w:tc>
        <w:tc>
          <w:tcPr>
            <w:tcW w:w="1843" w:type="dxa"/>
          </w:tcPr>
          <w:p w:rsidR="00C40907" w:rsidRDefault="00C40907" w:rsidP="007F283A"/>
        </w:tc>
        <w:tc>
          <w:tcPr>
            <w:tcW w:w="2546" w:type="dxa"/>
          </w:tcPr>
          <w:p w:rsidR="00C40907" w:rsidRDefault="00C40907" w:rsidP="007F283A"/>
        </w:tc>
      </w:tr>
      <w:tr w:rsidR="007F283A" w:rsidTr="00FF5A6E">
        <w:tc>
          <w:tcPr>
            <w:tcW w:w="4673" w:type="dxa"/>
          </w:tcPr>
          <w:p w:rsidR="007F283A" w:rsidRPr="00362364" w:rsidRDefault="003B0370" w:rsidP="00FD44C9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Autorádio se zrcadlením telefonu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44249C" w:rsidP="00FF5A6E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Druh</w:t>
            </w:r>
            <w:r w:rsidR="00FF5A6E">
              <w:rPr>
                <w:rFonts w:cstheme="minorHAnsi"/>
              </w:rPr>
              <w:t>á sada kol -</w:t>
            </w:r>
            <w:r>
              <w:rPr>
                <w:rFonts w:cstheme="minorHAnsi"/>
              </w:rPr>
              <w:t xml:space="preserve"> litinové d</w:t>
            </w:r>
            <w:r w:rsidR="003B72E6" w:rsidRPr="00362364">
              <w:rPr>
                <w:rFonts w:cstheme="minorHAnsi"/>
              </w:rPr>
              <w:t xml:space="preserve">isky kol </w:t>
            </w:r>
            <w:r>
              <w:rPr>
                <w:rFonts w:cstheme="minorHAnsi"/>
              </w:rPr>
              <w:t xml:space="preserve">se zimními </w:t>
            </w:r>
            <w:proofErr w:type="spellStart"/>
            <w:r>
              <w:rPr>
                <w:rFonts w:cstheme="minorHAnsi"/>
              </w:rPr>
              <w:t>pneu</w:t>
            </w:r>
            <w:proofErr w:type="spellEnd"/>
            <w:r>
              <w:rPr>
                <w:rFonts w:cstheme="minorHAnsi"/>
              </w:rPr>
              <w:t xml:space="preserve"> </w:t>
            </w:r>
            <w:r w:rsidR="003B72E6" w:rsidRPr="00362364">
              <w:rPr>
                <w:rFonts w:cstheme="minorHAnsi"/>
              </w:rPr>
              <w:t xml:space="preserve">– velikosti min. v palcích (u obou sad) </w:t>
            </w:r>
            <w:proofErr w:type="spellStart"/>
            <w:r w:rsidR="003B72E6" w:rsidRPr="00362364">
              <w:rPr>
                <w:rFonts w:cstheme="minorHAnsi"/>
              </w:rPr>
              <w:t>Radius</w:t>
            </w:r>
            <w:proofErr w:type="spellEnd"/>
            <w:r w:rsidR="003B72E6" w:rsidRPr="00362364">
              <w:rPr>
                <w:rFonts w:cstheme="minorHAnsi"/>
              </w:rPr>
              <w:t xml:space="preserve"> 16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F12653" w:rsidP="001818C2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Plnohodnotné rezervní kolo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F12653" w:rsidP="0044249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Přezuto na </w:t>
            </w:r>
            <w:r w:rsidR="0044249C">
              <w:rPr>
                <w:rFonts w:cstheme="minorHAnsi"/>
              </w:rPr>
              <w:t>letní</w:t>
            </w:r>
            <w:r w:rsidRPr="00362364">
              <w:rPr>
                <w:rFonts w:cstheme="minorHAnsi"/>
              </w:rPr>
              <w:t xml:space="preserve"> </w:t>
            </w:r>
            <w:proofErr w:type="spellStart"/>
            <w:r w:rsidRPr="00362364">
              <w:rPr>
                <w:rFonts w:cstheme="minorHAnsi"/>
              </w:rPr>
              <w:t>pneu</w:t>
            </w:r>
            <w:r w:rsidR="0044249C">
              <w:rPr>
                <w:rFonts w:cstheme="minorHAnsi"/>
              </w:rPr>
              <w:t>+litinové</w:t>
            </w:r>
            <w:proofErr w:type="spellEnd"/>
            <w:r w:rsidR="0044249C">
              <w:rPr>
                <w:rFonts w:cstheme="minorHAnsi"/>
              </w:rPr>
              <w:t xml:space="preserve"> disky kol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Klimatizace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6D06E0" w:rsidTr="00FF5A6E">
        <w:tc>
          <w:tcPr>
            <w:tcW w:w="4673" w:type="dxa"/>
          </w:tcPr>
          <w:p w:rsidR="006D06E0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Elektrické ovládání předních oken </w:t>
            </w:r>
          </w:p>
        </w:tc>
        <w:tc>
          <w:tcPr>
            <w:tcW w:w="1843" w:type="dxa"/>
          </w:tcPr>
          <w:p w:rsidR="006D06E0" w:rsidRDefault="006D06E0" w:rsidP="007F283A"/>
        </w:tc>
        <w:tc>
          <w:tcPr>
            <w:tcW w:w="2546" w:type="dxa"/>
          </w:tcPr>
          <w:p w:rsidR="006D06E0" w:rsidRDefault="006D06E0" w:rsidP="007F283A"/>
        </w:tc>
      </w:tr>
      <w:tr w:rsidR="007F283A" w:rsidTr="00FF5A6E">
        <w:tc>
          <w:tcPr>
            <w:tcW w:w="4673" w:type="dxa"/>
          </w:tcPr>
          <w:p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Nastavitelný volant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Převodovka automatická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F12653" w:rsidP="00FF5A6E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Dešťov</w:t>
            </w:r>
            <w:r w:rsidR="00FF5A6E">
              <w:rPr>
                <w:rFonts w:cstheme="minorHAnsi"/>
              </w:rPr>
              <w:t>ý</w:t>
            </w:r>
            <w:r w:rsidRPr="00362364">
              <w:rPr>
                <w:rFonts w:cstheme="minorHAnsi"/>
              </w:rPr>
              <w:t xml:space="preserve"> senzor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Posilovač řízení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F12653" w:rsidP="0014708C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Gumové koberečky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F12653" w:rsidP="00C21FAA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Potahy autosedaček řidiče i spolujezdce </w:t>
            </w:r>
            <w:r w:rsidR="00EA72E8" w:rsidRPr="00362364">
              <w:rPr>
                <w:rFonts w:cstheme="minorHAnsi"/>
              </w:rPr>
              <w:t xml:space="preserve">– vyjímatelné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EA72E8" w:rsidP="00C21FAA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Nabíjecí kabely </w:t>
            </w:r>
            <w:r w:rsidR="00260ADA" w:rsidRPr="00362364">
              <w:rPr>
                <w:rFonts w:cstheme="minorHAnsi"/>
              </w:rPr>
              <w:t>(na 230</w:t>
            </w:r>
            <w:r w:rsidR="00362364">
              <w:rPr>
                <w:rFonts w:cstheme="minorHAnsi"/>
              </w:rPr>
              <w:t xml:space="preserve"> </w:t>
            </w:r>
            <w:r w:rsidR="00260ADA" w:rsidRPr="00362364">
              <w:rPr>
                <w:rFonts w:cstheme="minorHAnsi"/>
              </w:rPr>
              <w:t>V</w:t>
            </w:r>
            <w:r w:rsidR="00362364">
              <w:rPr>
                <w:rFonts w:cstheme="minorHAnsi"/>
              </w:rPr>
              <w:t> </w:t>
            </w:r>
            <w:r w:rsidR="00260ADA" w:rsidRPr="00362364">
              <w:rPr>
                <w:rFonts w:cstheme="minorHAnsi"/>
              </w:rPr>
              <w:t>11</w:t>
            </w:r>
            <w:r w:rsidR="00362364">
              <w:rPr>
                <w:rFonts w:cstheme="minorHAnsi"/>
              </w:rPr>
              <w:t xml:space="preserve"> </w:t>
            </w:r>
            <w:r w:rsidR="00260ADA" w:rsidRPr="00362364">
              <w:rPr>
                <w:rFonts w:cstheme="minorHAnsi"/>
              </w:rPr>
              <w:t xml:space="preserve">kW  AC, a DC kW 50)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EA72E8" w:rsidP="00C21FAA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Povinná výbava dle </w:t>
            </w:r>
            <w:proofErr w:type="spellStart"/>
            <w:r w:rsidRPr="00362364">
              <w:rPr>
                <w:rFonts w:cstheme="minorHAnsi"/>
              </w:rPr>
              <w:t>vyhl</w:t>
            </w:r>
            <w:proofErr w:type="spellEnd"/>
            <w:r w:rsidRPr="00362364">
              <w:rPr>
                <w:rFonts w:cstheme="minorHAnsi"/>
              </w:rPr>
              <w:t xml:space="preserve">. 341/2014Sb.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260ADA" w:rsidP="00E45D3F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>Možnost nabíjení 230 V (ze standartní zásuvky)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E45D3F" w:rsidTr="00FF5A6E">
        <w:tc>
          <w:tcPr>
            <w:tcW w:w="4673" w:type="dxa"/>
          </w:tcPr>
          <w:p w:rsidR="00E45D3F" w:rsidRDefault="00E45D3F" w:rsidP="00E45D3F">
            <w:pPr>
              <w:pStyle w:val="Odstavecseseznamem"/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</w:p>
        </w:tc>
        <w:tc>
          <w:tcPr>
            <w:tcW w:w="1843" w:type="dxa"/>
          </w:tcPr>
          <w:p w:rsidR="00E45D3F" w:rsidRDefault="00E45D3F" w:rsidP="007F283A"/>
        </w:tc>
        <w:tc>
          <w:tcPr>
            <w:tcW w:w="2546" w:type="dxa"/>
          </w:tcPr>
          <w:p w:rsidR="00E45D3F" w:rsidRDefault="00E45D3F" w:rsidP="007F283A"/>
        </w:tc>
      </w:tr>
      <w:tr w:rsidR="007F283A" w:rsidTr="00FF5A6E">
        <w:tc>
          <w:tcPr>
            <w:tcW w:w="4673" w:type="dxa"/>
          </w:tcPr>
          <w:p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4. exteriér a interiér: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EA72E8" w:rsidP="00EA72E8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Barva – Bílá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EA72E8" w:rsidTr="00FF5A6E">
        <w:tc>
          <w:tcPr>
            <w:tcW w:w="4673" w:type="dxa"/>
          </w:tcPr>
          <w:p w:rsidR="00EA72E8" w:rsidRPr="00362364" w:rsidRDefault="00362364" w:rsidP="00FF5A6E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Počet dveří min. </w:t>
            </w:r>
            <w:r w:rsidR="00EA72E8" w:rsidRPr="00362364">
              <w:rPr>
                <w:rFonts w:cstheme="minorHAnsi"/>
              </w:rPr>
              <w:t>4</w:t>
            </w:r>
            <w:r w:rsidR="00C7599D" w:rsidRPr="00362364">
              <w:rPr>
                <w:rFonts w:cstheme="minorHAnsi"/>
              </w:rPr>
              <w:t xml:space="preserve">  </w:t>
            </w:r>
          </w:p>
        </w:tc>
        <w:tc>
          <w:tcPr>
            <w:tcW w:w="1843" w:type="dxa"/>
          </w:tcPr>
          <w:p w:rsidR="00EA72E8" w:rsidRDefault="00EA72E8" w:rsidP="007F283A"/>
        </w:tc>
        <w:tc>
          <w:tcPr>
            <w:tcW w:w="2546" w:type="dxa"/>
          </w:tcPr>
          <w:p w:rsidR="00EA72E8" w:rsidRDefault="00EA72E8" w:rsidP="007F283A"/>
        </w:tc>
      </w:tr>
      <w:tr w:rsidR="00EA72E8" w:rsidTr="00FF5A6E">
        <w:tc>
          <w:tcPr>
            <w:tcW w:w="4673" w:type="dxa"/>
          </w:tcPr>
          <w:p w:rsidR="00EA72E8" w:rsidRPr="000A7D47" w:rsidRDefault="00EA72E8" w:rsidP="00FF5A6E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0A7D47">
              <w:rPr>
                <w:rFonts w:cstheme="minorHAnsi"/>
              </w:rPr>
              <w:t xml:space="preserve">Počet míst k sezení (včetně řidiče) </w:t>
            </w:r>
            <w:r w:rsidR="00FF5A6E">
              <w:rPr>
                <w:rFonts w:cstheme="minorHAnsi"/>
              </w:rPr>
              <w:t>min.</w:t>
            </w:r>
            <w:r w:rsidRPr="000A7D47">
              <w:rPr>
                <w:rFonts w:cstheme="minorHAnsi"/>
              </w:rPr>
              <w:t xml:space="preserve"> </w:t>
            </w:r>
            <w:r w:rsidR="00FF5A6E">
              <w:rPr>
                <w:rFonts w:cstheme="minorHAnsi"/>
              </w:rPr>
              <w:t>4</w:t>
            </w:r>
          </w:p>
        </w:tc>
        <w:tc>
          <w:tcPr>
            <w:tcW w:w="1843" w:type="dxa"/>
          </w:tcPr>
          <w:p w:rsidR="00EA72E8" w:rsidRDefault="00EA72E8" w:rsidP="007F283A"/>
        </w:tc>
        <w:tc>
          <w:tcPr>
            <w:tcW w:w="2546" w:type="dxa"/>
          </w:tcPr>
          <w:p w:rsidR="00EA72E8" w:rsidRDefault="00EA72E8" w:rsidP="007F283A"/>
        </w:tc>
      </w:tr>
      <w:tr w:rsidR="007F283A" w:rsidTr="00FF5A6E">
        <w:tc>
          <w:tcPr>
            <w:tcW w:w="4673" w:type="dxa"/>
          </w:tcPr>
          <w:p w:rsidR="007F283A" w:rsidRPr="00362364" w:rsidRDefault="007F283A" w:rsidP="00C21FAA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7F283A" w:rsidP="007F283A">
            <w:pPr>
              <w:autoSpaceDE w:val="0"/>
              <w:autoSpaceDN w:val="0"/>
              <w:adjustRightInd w:val="0"/>
              <w:rPr>
                <w:rFonts w:cstheme="minorHAnsi"/>
                <w:b/>
                <w:highlight w:val="yellow"/>
              </w:rPr>
            </w:pPr>
            <w:r w:rsidRPr="00362364">
              <w:rPr>
                <w:rFonts w:cstheme="minorHAnsi"/>
                <w:b/>
              </w:rPr>
              <w:t>Servis a záruky: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EA72E8" w:rsidRPr="00362364" w:rsidRDefault="00EA72E8" w:rsidP="00EA72E8">
            <w:pPr>
              <w:pStyle w:val="Odstavecseseznamem"/>
              <w:numPr>
                <w:ilvl w:val="0"/>
                <w:numId w:val="9"/>
              </w:numPr>
              <w:rPr>
                <w:rFonts w:cstheme="minorHAnsi"/>
              </w:rPr>
            </w:pPr>
            <w:r w:rsidRPr="00362364">
              <w:rPr>
                <w:rFonts w:cstheme="minorHAnsi"/>
              </w:rPr>
              <w:t>Záruční servis – po dobu 5</w:t>
            </w:r>
            <w:r w:rsidR="00362364">
              <w:rPr>
                <w:rFonts w:cstheme="minorHAnsi"/>
              </w:rPr>
              <w:t xml:space="preserve"> </w:t>
            </w:r>
            <w:r w:rsidRPr="00362364">
              <w:rPr>
                <w:rFonts w:cstheme="minorHAnsi"/>
              </w:rPr>
              <w:t>let nebo nájezdu 200</w:t>
            </w:r>
            <w:r w:rsidR="00362364">
              <w:rPr>
                <w:rFonts w:cstheme="minorHAnsi"/>
              </w:rPr>
              <w:t> </w:t>
            </w:r>
            <w:r w:rsidRPr="00362364">
              <w:rPr>
                <w:rFonts w:cstheme="minorHAnsi"/>
              </w:rPr>
              <w:t>000</w:t>
            </w:r>
            <w:r w:rsidR="00362364">
              <w:rPr>
                <w:rFonts w:cstheme="minorHAnsi"/>
              </w:rPr>
              <w:t xml:space="preserve"> </w:t>
            </w:r>
            <w:r w:rsidRPr="00362364">
              <w:rPr>
                <w:rFonts w:cstheme="minorHAnsi"/>
              </w:rPr>
              <w:t xml:space="preserve">km, následný pozáruční servis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7F283A" w:rsidTr="00FF5A6E">
        <w:tc>
          <w:tcPr>
            <w:tcW w:w="4673" w:type="dxa"/>
          </w:tcPr>
          <w:p w:rsidR="007F283A" w:rsidRPr="00362364" w:rsidRDefault="00EA72E8" w:rsidP="00EA72E8">
            <w:pPr>
              <w:pStyle w:val="Odstavecseseznamem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Záruka na baterii 8 let nebo 160 000 km </w:t>
            </w:r>
          </w:p>
        </w:tc>
        <w:tc>
          <w:tcPr>
            <w:tcW w:w="1843" w:type="dxa"/>
          </w:tcPr>
          <w:p w:rsidR="007F283A" w:rsidRDefault="007F283A" w:rsidP="007F283A"/>
        </w:tc>
        <w:tc>
          <w:tcPr>
            <w:tcW w:w="2546" w:type="dxa"/>
          </w:tcPr>
          <w:p w:rsidR="007F283A" w:rsidRDefault="007F283A" w:rsidP="007F283A"/>
        </w:tc>
      </w:tr>
      <w:tr w:rsidR="005A2FFF" w:rsidTr="00FF5A6E">
        <w:tc>
          <w:tcPr>
            <w:tcW w:w="4673" w:type="dxa"/>
          </w:tcPr>
          <w:p w:rsidR="005A2FFF" w:rsidRPr="00362364" w:rsidRDefault="00EA72E8" w:rsidP="00EA72E8">
            <w:pPr>
              <w:pStyle w:val="Odstavecseseznamem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362364">
              <w:rPr>
                <w:rFonts w:cstheme="minorHAnsi"/>
              </w:rPr>
              <w:t xml:space="preserve">Záruka plné funkčnosti min. 5 let </w:t>
            </w:r>
          </w:p>
        </w:tc>
        <w:tc>
          <w:tcPr>
            <w:tcW w:w="1843" w:type="dxa"/>
          </w:tcPr>
          <w:p w:rsidR="005A2FFF" w:rsidRDefault="005A2FFF" w:rsidP="007F283A"/>
        </w:tc>
        <w:tc>
          <w:tcPr>
            <w:tcW w:w="2546" w:type="dxa"/>
          </w:tcPr>
          <w:p w:rsidR="005A2FFF" w:rsidRDefault="005A2FFF" w:rsidP="007F283A"/>
        </w:tc>
      </w:tr>
    </w:tbl>
    <w:p w:rsidR="007F283A" w:rsidRDefault="007F283A"/>
    <w:sectPr w:rsidR="007F28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558" w:rsidRDefault="00927558" w:rsidP="00C6284B">
      <w:pPr>
        <w:spacing w:after="0" w:line="240" w:lineRule="auto"/>
      </w:pPr>
      <w:r>
        <w:separator/>
      </w:r>
    </w:p>
  </w:endnote>
  <w:endnote w:type="continuationSeparator" w:id="0">
    <w:p w:rsidR="00927558" w:rsidRDefault="00927558" w:rsidP="00C62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558" w:rsidRDefault="00927558" w:rsidP="00C6284B">
      <w:pPr>
        <w:spacing w:after="0" w:line="240" w:lineRule="auto"/>
      </w:pPr>
      <w:r>
        <w:separator/>
      </w:r>
    </w:p>
  </w:footnote>
  <w:footnote w:type="continuationSeparator" w:id="0">
    <w:p w:rsidR="00927558" w:rsidRDefault="00927558" w:rsidP="00C62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596" w:rsidRDefault="00260ADA" w:rsidP="00224596">
    <w:pPr>
      <w:pStyle w:val="Zhlav"/>
    </w:pPr>
    <w:r>
      <w:tab/>
    </w:r>
    <w:r w:rsidR="00224596">
      <w:tab/>
    </w:r>
    <w:r>
      <w:t>Příloha č. 2</w:t>
    </w:r>
  </w:p>
  <w:p w:rsidR="00224596" w:rsidRDefault="00FF5A6E" w:rsidP="00FF5A6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71AA3DF7" wp14:editId="61F9D375">
          <wp:simplePos x="0" y="0"/>
          <wp:positionH relativeFrom="column">
            <wp:posOffset>4786113</wp:posOffset>
          </wp:positionH>
          <wp:positionV relativeFrom="paragraph">
            <wp:posOffset>263525</wp:posOffset>
          </wp:positionV>
          <wp:extent cx="1004570" cy="237490"/>
          <wp:effectExtent l="0" t="0" r="5080" b="0"/>
          <wp:wrapNone/>
          <wp:docPr id="5130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30" name="Obrázek 1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100457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24596" w:rsidRPr="00AA4787">
      <w:rPr>
        <w:noProof/>
        <w:lang w:eastAsia="cs-CZ"/>
      </w:rPr>
      <w:drawing>
        <wp:inline distT="0" distB="0" distL="0" distR="0" wp14:anchorId="51489261" wp14:editId="258977F7">
          <wp:extent cx="4852699" cy="1062602"/>
          <wp:effectExtent l="0" t="0" r="5080" b="4445"/>
          <wp:docPr id="1" name="Obrázek 1" descr="\\domain.mu\userdata\jiri.michalcik\Desktop\NPO_banner_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domain.mu\userdata\jiri.michalcik\Desktop\NPO_banner_barv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9199" cy="1064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72F5F"/>
    <w:multiLevelType w:val="hybridMultilevel"/>
    <w:tmpl w:val="3B86DE8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64CA0"/>
    <w:multiLevelType w:val="hybridMultilevel"/>
    <w:tmpl w:val="CFD0F7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82861"/>
    <w:multiLevelType w:val="hybridMultilevel"/>
    <w:tmpl w:val="B84275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047A7"/>
    <w:multiLevelType w:val="hybridMultilevel"/>
    <w:tmpl w:val="F22874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2558F"/>
    <w:multiLevelType w:val="hybridMultilevel"/>
    <w:tmpl w:val="F6F0ED4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51EAC"/>
    <w:multiLevelType w:val="hybridMultilevel"/>
    <w:tmpl w:val="37A06C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32DDE"/>
    <w:multiLevelType w:val="hybridMultilevel"/>
    <w:tmpl w:val="AD3A0E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7093E"/>
    <w:multiLevelType w:val="hybridMultilevel"/>
    <w:tmpl w:val="7E8A15A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BEF466B"/>
    <w:multiLevelType w:val="hybridMultilevel"/>
    <w:tmpl w:val="F48C46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A569A"/>
    <w:multiLevelType w:val="hybridMultilevel"/>
    <w:tmpl w:val="BFCA3F0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24E"/>
    <w:rsid w:val="00094908"/>
    <w:rsid w:val="000A7D47"/>
    <w:rsid w:val="00123B27"/>
    <w:rsid w:val="0014708C"/>
    <w:rsid w:val="001818C2"/>
    <w:rsid w:val="00224596"/>
    <w:rsid w:val="00260ADA"/>
    <w:rsid w:val="002F2FB1"/>
    <w:rsid w:val="00362364"/>
    <w:rsid w:val="0036314B"/>
    <w:rsid w:val="003B0370"/>
    <w:rsid w:val="003B72E6"/>
    <w:rsid w:val="003D71A9"/>
    <w:rsid w:val="00420F60"/>
    <w:rsid w:val="00433F59"/>
    <w:rsid w:val="004347B4"/>
    <w:rsid w:val="0044249C"/>
    <w:rsid w:val="00467A78"/>
    <w:rsid w:val="00555CE8"/>
    <w:rsid w:val="00576C77"/>
    <w:rsid w:val="005A0814"/>
    <w:rsid w:val="005A2FFF"/>
    <w:rsid w:val="006114D9"/>
    <w:rsid w:val="00647DA5"/>
    <w:rsid w:val="006D06E0"/>
    <w:rsid w:val="007258C4"/>
    <w:rsid w:val="00791F5E"/>
    <w:rsid w:val="007C3DDE"/>
    <w:rsid w:val="007F283A"/>
    <w:rsid w:val="00854924"/>
    <w:rsid w:val="008F43F5"/>
    <w:rsid w:val="009070F2"/>
    <w:rsid w:val="00927558"/>
    <w:rsid w:val="00980308"/>
    <w:rsid w:val="009C5C6E"/>
    <w:rsid w:val="009E0B8A"/>
    <w:rsid w:val="00A11C8B"/>
    <w:rsid w:val="00A56983"/>
    <w:rsid w:val="00B11B9F"/>
    <w:rsid w:val="00B25BF5"/>
    <w:rsid w:val="00B45682"/>
    <w:rsid w:val="00B46950"/>
    <w:rsid w:val="00C11D5B"/>
    <w:rsid w:val="00C21FAA"/>
    <w:rsid w:val="00C2724E"/>
    <w:rsid w:val="00C40907"/>
    <w:rsid w:val="00C6284B"/>
    <w:rsid w:val="00C7599D"/>
    <w:rsid w:val="00D9234E"/>
    <w:rsid w:val="00E45D3F"/>
    <w:rsid w:val="00E6199C"/>
    <w:rsid w:val="00EA72E8"/>
    <w:rsid w:val="00EC497E"/>
    <w:rsid w:val="00F0124C"/>
    <w:rsid w:val="00F12653"/>
    <w:rsid w:val="00F3655D"/>
    <w:rsid w:val="00FD44C9"/>
    <w:rsid w:val="00FE15D1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0B6C66D-AE38-4207-9808-643EB25C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F2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6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6284B"/>
  </w:style>
  <w:style w:type="paragraph" w:styleId="Zpat">
    <w:name w:val="footer"/>
    <w:basedOn w:val="Normln"/>
    <w:link w:val="ZpatChar"/>
    <w:uiPriority w:val="99"/>
    <w:unhideWhenUsed/>
    <w:rsid w:val="00C628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284B"/>
  </w:style>
  <w:style w:type="paragraph" w:styleId="Textbubliny">
    <w:name w:val="Balloon Text"/>
    <w:basedOn w:val="Normln"/>
    <w:link w:val="TextbublinyChar"/>
    <w:uiPriority w:val="99"/>
    <w:semiHidden/>
    <w:unhideWhenUsed/>
    <w:rsid w:val="008F4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43F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F0124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6236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6236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6236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236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23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E4738FBD.dotm</Template>
  <TotalTime>1</TotalTime>
  <Pages>2</Pages>
  <Words>341</Words>
  <Characters>2018</Characters>
  <Application>Microsoft Office Word</Application>
  <DocSecurity>4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Hečová Petra, Ing.</dc:creator>
  <cp:keywords/>
  <dc:description/>
  <cp:lastModifiedBy>Hečová Petra, Ing.</cp:lastModifiedBy>
  <cp:revision>2</cp:revision>
  <cp:lastPrinted>2025-10-21T11:16:00Z</cp:lastPrinted>
  <dcterms:created xsi:type="dcterms:W3CDTF">2026-05-22T11:37:00Z</dcterms:created>
  <dcterms:modified xsi:type="dcterms:W3CDTF">2026-05-22T11:37:00Z</dcterms:modified>
</cp:coreProperties>
</file>